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D976C7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D976C7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D976C7">
          <w:rPr>
            <w:b/>
            <w:sz w:val="22"/>
            <w:szCs w:val="22"/>
          </w:rPr>
          <w:t xml:space="preserve"> </w:t>
        </w:r>
      </w:fldSimple>
    </w:p>
    <w:p w:rsidR="00236BF6" w:rsidRPr="00D976C7" w:rsidRDefault="00236BF6" w:rsidP="00236BF6">
      <w:pPr>
        <w:jc w:val="center"/>
        <w:rPr>
          <w:b/>
          <w:bCs/>
          <w:sz w:val="26"/>
          <w:szCs w:val="26"/>
        </w:rPr>
      </w:pPr>
      <w:r w:rsidRPr="00D976C7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D976C7">
        <w:rPr>
          <w:b/>
          <w:sz w:val="26"/>
          <w:szCs w:val="26"/>
        </w:rPr>
        <w:t xml:space="preserve">№ </w:t>
      </w:r>
      <w:r w:rsidR="008B49C6" w:rsidRPr="00D976C7">
        <w:rPr>
          <w:b/>
          <w:sz w:val="26"/>
          <w:szCs w:val="26"/>
        </w:rPr>
        <w:t>_______</w:t>
      </w:r>
    </w:p>
    <w:p w:rsidR="00236BF6" w:rsidRPr="00D976C7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D976C7" w:rsidTr="002F1D2E">
        <w:tc>
          <w:tcPr>
            <w:tcW w:w="4998" w:type="dxa"/>
            <w:shd w:val="clear" w:color="auto" w:fill="auto"/>
          </w:tcPr>
          <w:p w:rsidR="00236BF6" w:rsidRPr="00D976C7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D976C7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D976C7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D976C7">
              <w:rPr>
                <w:sz w:val="24"/>
                <w:szCs w:val="24"/>
              </w:rPr>
              <w:t>«      »__________20</w:t>
            </w:r>
            <w:r w:rsidR="00D73616" w:rsidRPr="00D976C7">
              <w:rPr>
                <w:sz w:val="24"/>
                <w:szCs w:val="24"/>
              </w:rPr>
              <w:t>___</w:t>
            </w:r>
            <w:r w:rsidR="00236BF6" w:rsidRPr="00D976C7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D976C7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D976C7">
        <w:rPr>
          <w:sz w:val="22"/>
          <w:szCs w:val="22"/>
        </w:rPr>
        <w:tab/>
      </w:r>
    </w:p>
    <w:p w:rsidR="0074483B" w:rsidRPr="00D976C7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D976C7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D976C7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D976C7">
        <w:rPr>
          <w:sz w:val="23"/>
          <w:szCs w:val="23"/>
        </w:rPr>
        <w:t xml:space="preserve">, именуемый </w:t>
      </w:r>
      <w:r w:rsidRPr="00D976C7">
        <w:rPr>
          <w:b/>
          <w:bCs/>
          <w:sz w:val="23"/>
          <w:szCs w:val="23"/>
        </w:rPr>
        <w:t>"Арендодатель</w:t>
      </w:r>
      <w:r w:rsidR="00617C83" w:rsidRPr="00D976C7">
        <w:rPr>
          <w:b/>
          <w:bCs/>
          <w:color w:val="000000"/>
          <w:sz w:val="24"/>
          <w:szCs w:val="24"/>
        </w:rPr>
        <w:t xml:space="preserve">", </w:t>
      </w:r>
      <w:r w:rsidR="00617C83" w:rsidRPr="00D976C7">
        <w:rPr>
          <w:color w:val="000000"/>
          <w:sz w:val="24"/>
          <w:szCs w:val="24"/>
        </w:rPr>
        <w:t>с одной стороны,</w:t>
      </w:r>
      <w:r w:rsidR="007E0D36" w:rsidRPr="00D976C7">
        <w:rPr>
          <w:color w:val="000000"/>
          <w:sz w:val="24"/>
          <w:szCs w:val="24"/>
        </w:rPr>
        <w:t xml:space="preserve"> </w:t>
      </w:r>
      <w:r w:rsidR="00617C83" w:rsidRPr="00D976C7">
        <w:rPr>
          <w:color w:val="000000"/>
          <w:sz w:val="24"/>
          <w:szCs w:val="24"/>
        </w:rPr>
        <w:t>и</w:t>
      </w:r>
      <w:r w:rsidR="0045600C" w:rsidRPr="00D976C7">
        <w:rPr>
          <w:color w:val="000000"/>
          <w:sz w:val="24"/>
          <w:szCs w:val="24"/>
        </w:rPr>
        <w:t xml:space="preserve"> </w:t>
      </w:r>
      <w:r w:rsidR="0083448B" w:rsidRPr="00D976C7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D976C7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D976C7">
        <w:rPr>
          <w:b/>
          <w:i/>
          <w:iCs/>
          <w:color w:val="000000"/>
          <w:sz w:val="24"/>
          <w:szCs w:val="24"/>
        </w:rPr>
        <w:t>договор</w:t>
      </w:r>
      <w:r w:rsidR="00267840" w:rsidRPr="00D976C7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D976C7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D976C7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D976C7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D976C7">
        <w:rPr>
          <w:i/>
          <w:iCs/>
          <w:color w:val="000000"/>
          <w:sz w:val="24"/>
          <w:szCs w:val="24"/>
        </w:rPr>
        <w:t>: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D976C7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</w:t>
      </w:r>
      <w:r w:rsidR="007E0D36" w:rsidRPr="00D976C7">
        <w:rPr>
          <w:color w:val="000000"/>
          <w:sz w:val="24"/>
          <w:szCs w:val="24"/>
        </w:rPr>
        <w:t xml:space="preserve"> </w:t>
      </w:r>
      <w:r w:rsidRPr="00D976C7">
        <w:rPr>
          <w:color w:val="000000"/>
          <w:sz w:val="24"/>
          <w:szCs w:val="24"/>
        </w:rPr>
        <w:t>ОБЩИЕ ПОЛОЖЕНИЯ</w:t>
      </w:r>
    </w:p>
    <w:p w:rsidR="007E0D36" w:rsidRPr="00D976C7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D976C7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D976C7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D976C7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D976C7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D976C7">
          <w:rPr>
            <w:sz w:val="24"/>
            <w:szCs w:val="24"/>
          </w:rPr>
          <w:t>населенных пунктов</w:t>
        </w:r>
        <w:r w:rsidR="0045600C" w:rsidRPr="00D976C7">
          <w:rPr>
            <w:sz w:val="24"/>
            <w:szCs w:val="24"/>
          </w:rPr>
          <w:t xml:space="preserve"> с кадастровым номером </w:t>
        </w:r>
        <w:r w:rsidR="00E90E92" w:rsidRPr="00D976C7">
          <w:rPr>
            <w:sz w:val="24"/>
            <w:szCs w:val="24"/>
          </w:rPr>
          <w:t>___________________   площадью _____</w:t>
        </w:r>
        <w:r w:rsidR="0045600C" w:rsidRPr="00D976C7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D976C7">
          <w:rPr>
            <w:sz w:val="24"/>
            <w:szCs w:val="24"/>
          </w:rPr>
          <w:t>_____________________________________________________________</w:t>
        </w:r>
        <w:r w:rsidR="0045600C" w:rsidRPr="00D976C7">
          <w:rPr>
            <w:sz w:val="24"/>
            <w:szCs w:val="24"/>
          </w:rPr>
          <w:t xml:space="preserve">. </w:t>
        </w:r>
        <w:r w:rsidR="00267840" w:rsidRPr="00D976C7">
          <w:rPr>
            <w:sz w:val="24"/>
            <w:szCs w:val="24"/>
          </w:rPr>
          <w:t>Вид разрешенного</w:t>
        </w:r>
        <w:r w:rsidR="0045600C" w:rsidRPr="00D976C7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D976C7">
          <w:rPr>
            <w:sz w:val="24"/>
            <w:szCs w:val="24"/>
          </w:rPr>
          <w:t>___________________________</w:t>
        </w:r>
      </w:fldSimple>
      <w:r w:rsidR="008B5545" w:rsidRPr="00D976C7">
        <w:rPr>
          <w:b/>
          <w:color w:val="000000" w:themeColor="text1"/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1.2</w:t>
      </w:r>
      <w:r w:rsidRPr="00D976C7">
        <w:rPr>
          <w:b/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="00267840" w:rsidRPr="00D976C7">
        <w:rPr>
          <w:bCs/>
          <w:color w:val="000000"/>
          <w:sz w:val="24"/>
          <w:szCs w:val="24"/>
        </w:rPr>
        <w:t>Настоящий Договор заключается</w:t>
      </w:r>
      <w:r w:rsidRPr="00D976C7">
        <w:rPr>
          <w:color w:val="000000"/>
          <w:sz w:val="24"/>
          <w:szCs w:val="24"/>
        </w:rPr>
        <w:t xml:space="preserve"> на основании</w:t>
      </w:r>
      <w:r w:rsidR="007E0D36" w:rsidRPr="00D976C7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D976C7">
          <w:rPr>
            <w:b/>
            <w:sz w:val="24"/>
            <w:szCs w:val="24"/>
          </w:rPr>
          <w:t xml:space="preserve">Протокола </w:t>
        </w:r>
        <w:r w:rsidR="00267840" w:rsidRPr="00D976C7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D976C7">
          <w:rPr>
            <w:b/>
            <w:sz w:val="24"/>
            <w:szCs w:val="24"/>
          </w:rPr>
          <w:t>приема заявок на участие в аукционе</w:t>
        </w:r>
        <w:r w:rsidR="00267840" w:rsidRPr="00D976C7">
          <w:rPr>
            <w:b/>
            <w:sz w:val="24"/>
            <w:szCs w:val="24"/>
          </w:rPr>
          <w:t>)</w:t>
        </w:r>
        <w:r w:rsidR="0045600C" w:rsidRPr="00D976C7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D976C7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D976C7">
          <w:rPr>
            <w:b/>
            <w:sz w:val="24"/>
            <w:szCs w:val="24"/>
          </w:rPr>
          <w:t xml:space="preserve"> от </w:t>
        </w:r>
        <w:r w:rsidR="00E90E92" w:rsidRPr="00D976C7">
          <w:rPr>
            <w:b/>
            <w:sz w:val="24"/>
            <w:szCs w:val="24"/>
          </w:rPr>
          <w:t>__________</w:t>
        </w:r>
        <w:r w:rsidR="0045600C" w:rsidRPr="00D976C7">
          <w:rPr>
            <w:b/>
            <w:sz w:val="24"/>
            <w:szCs w:val="24"/>
          </w:rPr>
          <w:t xml:space="preserve">г.  </w:t>
        </w:r>
      </w:fldSimple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1.3.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D976C7">
        <w:rPr>
          <w:color w:val="000000"/>
          <w:sz w:val="24"/>
          <w:szCs w:val="24"/>
        </w:rPr>
        <w:t xml:space="preserve">настоящем </w:t>
      </w:r>
      <w:r w:rsidRPr="00D976C7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D976C7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D976C7">
        <w:rPr>
          <w:color w:val="000000"/>
          <w:sz w:val="24"/>
          <w:szCs w:val="24"/>
        </w:rPr>
        <w:t>1.4.</w:t>
      </w:r>
      <w:r w:rsidR="007E0D36" w:rsidRPr="00D976C7">
        <w:rPr>
          <w:color w:val="000000"/>
          <w:sz w:val="24"/>
          <w:szCs w:val="24"/>
        </w:rPr>
        <w:t xml:space="preserve"> </w:t>
      </w:r>
      <w:r w:rsidR="007E0D36" w:rsidRPr="00D976C7">
        <w:rPr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D976C7">
          <w:rPr>
            <w:b/>
            <w:sz w:val="24"/>
            <w:szCs w:val="24"/>
          </w:rPr>
          <w:t>______</w:t>
        </w:r>
        <w:r w:rsidR="0045600C" w:rsidRPr="00D976C7">
          <w:rPr>
            <w:b/>
            <w:sz w:val="24"/>
            <w:szCs w:val="24"/>
          </w:rPr>
          <w:t>месяцев</w:t>
        </w:r>
      </w:fldSimple>
      <w:r w:rsidR="00557EE4" w:rsidRPr="00D976C7">
        <w:rPr>
          <w:b/>
          <w:sz w:val="24"/>
          <w:szCs w:val="24"/>
        </w:rPr>
        <w:t>.</w:t>
      </w:r>
    </w:p>
    <w:p w:rsidR="00617C83" w:rsidRPr="00D976C7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/>
          <w:sz w:val="24"/>
          <w:szCs w:val="24"/>
        </w:rPr>
        <w:t xml:space="preserve">1.5. </w:t>
      </w:r>
      <w:r w:rsidR="00267840" w:rsidRPr="00D976C7">
        <w:rPr>
          <w:b/>
          <w:sz w:val="24"/>
          <w:szCs w:val="24"/>
        </w:rPr>
        <w:t xml:space="preserve">Настоящий </w:t>
      </w:r>
      <w:r w:rsidR="00242080" w:rsidRPr="00D976C7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D976C7">
        <w:rPr>
          <w:sz w:val="24"/>
          <w:szCs w:val="24"/>
        </w:rPr>
        <w:t>.</w:t>
      </w:r>
    </w:p>
    <w:p w:rsidR="00617C83" w:rsidRPr="00D976C7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1.</w:t>
      </w:r>
      <w:r w:rsidR="00BB3BB8" w:rsidRPr="00D976C7">
        <w:rPr>
          <w:bCs/>
          <w:color w:val="000000"/>
          <w:sz w:val="24"/>
          <w:szCs w:val="24"/>
        </w:rPr>
        <w:t>6</w:t>
      </w:r>
      <w:r w:rsidRPr="00D976C7">
        <w:rPr>
          <w:bCs/>
          <w:color w:val="000000"/>
          <w:sz w:val="24"/>
          <w:szCs w:val="24"/>
        </w:rPr>
        <w:t>.</w:t>
      </w:r>
      <w:r w:rsidR="007E0D36" w:rsidRPr="00D976C7">
        <w:rPr>
          <w:b/>
          <w:bCs/>
          <w:color w:val="000000"/>
          <w:sz w:val="24"/>
          <w:szCs w:val="24"/>
        </w:rPr>
        <w:t xml:space="preserve"> </w:t>
      </w:r>
      <w:r w:rsidR="007E0D36" w:rsidRPr="00D976C7">
        <w:rPr>
          <w:b/>
          <w:bCs/>
          <w:color w:val="000000"/>
          <w:sz w:val="24"/>
          <w:szCs w:val="24"/>
        </w:rPr>
        <w:tab/>
      </w:r>
      <w:r w:rsidRPr="00D976C7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D976C7">
        <w:rPr>
          <w:b/>
          <w:sz w:val="24"/>
          <w:szCs w:val="24"/>
        </w:rPr>
        <w:t>с момента заключения договора аренды.</w:t>
      </w:r>
    </w:p>
    <w:p w:rsidR="007E0D36" w:rsidRPr="00D976C7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2. ПЛАТЕЖИ И РАСЧЕТЫ ПО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D976C7">
        <w:rPr>
          <w:sz w:val="24"/>
          <w:szCs w:val="24"/>
        </w:rPr>
        <w:t>_________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_____________________________________</w:t>
      </w:r>
      <w:r w:rsidR="0045600C" w:rsidRPr="00D976C7">
        <w:rPr>
          <w:b/>
          <w:sz w:val="24"/>
          <w:szCs w:val="24"/>
        </w:rPr>
        <w:t>)</w:t>
      </w:r>
      <w:r w:rsidRPr="00D976C7">
        <w:rPr>
          <w:sz w:val="24"/>
          <w:szCs w:val="24"/>
        </w:rPr>
        <w:t xml:space="preserve"> </w:t>
      </w:r>
      <w:r w:rsidRPr="00D976C7">
        <w:rPr>
          <w:b/>
          <w:sz w:val="24"/>
          <w:szCs w:val="24"/>
        </w:rPr>
        <w:t>рублей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2.2.</w:t>
      </w:r>
      <w:r w:rsidRPr="00D976C7">
        <w:rPr>
          <w:sz w:val="24"/>
          <w:szCs w:val="24"/>
        </w:rPr>
        <w:tab/>
        <w:t xml:space="preserve">Сумма задатка в размере 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</w:t>
      </w:r>
      <w:r w:rsidR="0045600C" w:rsidRPr="00D976C7">
        <w:rPr>
          <w:b/>
          <w:sz w:val="24"/>
          <w:szCs w:val="24"/>
        </w:rPr>
        <w:t>(</w:t>
      </w:r>
      <w:r w:rsidR="00E90E92" w:rsidRPr="00D976C7">
        <w:rPr>
          <w:b/>
          <w:sz w:val="24"/>
          <w:szCs w:val="24"/>
        </w:rPr>
        <w:t>_________________________</w:t>
      </w:r>
      <w:r w:rsidR="0045600C" w:rsidRPr="00D976C7">
        <w:rPr>
          <w:b/>
          <w:sz w:val="24"/>
          <w:szCs w:val="24"/>
        </w:rPr>
        <w:t>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2.3.</w:t>
      </w:r>
      <w:r w:rsidRPr="00D976C7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2.4.</w:t>
      </w:r>
      <w:r w:rsidRPr="00D976C7">
        <w:rPr>
          <w:sz w:val="24"/>
          <w:szCs w:val="24"/>
        </w:rPr>
        <w:tab/>
        <w:t>Перечисление оставшейся суммы платежа в размере</w:t>
      </w:r>
      <w:r w:rsidR="0045600C" w:rsidRPr="00D976C7">
        <w:rPr>
          <w:sz w:val="24"/>
          <w:szCs w:val="24"/>
        </w:rPr>
        <w:t xml:space="preserve"> </w:t>
      </w:r>
      <w:r w:rsidR="00E90E92" w:rsidRPr="00D976C7">
        <w:rPr>
          <w:sz w:val="24"/>
          <w:szCs w:val="24"/>
        </w:rPr>
        <w:t>_________</w:t>
      </w:r>
      <w:r w:rsidR="00267840" w:rsidRPr="00D976C7">
        <w:rPr>
          <w:sz w:val="24"/>
          <w:szCs w:val="24"/>
        </w:rPr>
        <w:t>(___________)</w:t>
      </w:r>
      <w:r w:rsidR="0045600C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Договора, установленными в п. 2.5. Договора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D976C7">
        <w:rPr>
          <w:sz w:val="24"/>
          <w:szCs w:val="24"/>
        </w:rPr>
        <w:t>0</w:t>
      </w:r>
      <w:r w:rsidRPr="00D976C7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2.6.</w:t>
      </w:r>
      <w:r w:rsidRPr="00D976C7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t>2.7.</w:t>
      </w:r>
      <w:r w:rsidRPr="00D976C7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D976C7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2.8.</w:t>
      </w:r>
      <w:r w:rsidRPr="00D976C7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D976C7" w:rsidRDefault="00A90ED6" w:rsidP="00A90ED6">
      <w:pPr>
        <w:ind w:left="426"/>
        <w:rPr>
          <w:sz w:val="24"/>
          <w:szCs w:val="24"/>
        </w:rPr>
      </w:pPr>
      <w:r w:rsidRPr="00D976C7">
        <w:rPr>
          <w:sz w:val="24"/>
          <w:szCs w:val="24"/>
        </w:rPr>
        <w:t>- в счет погашения текущих платежей.</w:t>
      </w:r>
    </w:p>
    <w:p w:rsidR="00236BF6" w:rsidRPr="00D976C7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D976C7">
        <w:rPr>
          <w:sz w:val="24"/>
          <w:szCs w:val="24"/>
        </w:rPr>
        <w:t>2.9.</w:t>
      </w:r>
      <w:r w:rsidRPr="00D976C7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D976C7">
        <w:rPr>
          <w:sz w:val="24"/>
          <w:szCs w:val="24"/>
        </w:rPr>
        <w:t>А</w:t>
      </w:r>
      <w:r w:rsidRPr="00D976C7">
        <w:rPr>
          <w:sz w:val="24"/>
          <w:szCs w:val="24"/>
        </w:rPr>
        <w:t>рендодателем</w:t>
      </w:r>
      <w:r w:rsidR="00236BF6" w:rsidRPr="00D976C7">
        <w:rPr>
          <w:sz w:val="24"/>
          <w:szCs w:val="24"/>
        </w:rPr>
        <w:t>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3. ПРАВА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3.1.</w:t>
      </w:r>
      <w:r w:rsidRPr="00D976C7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D976C7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D976C7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>В целях контроля за использованием земельного участка проводить осмотр (</w:t>
      </w:r>
      <w:r w:rsidRPr="00D976C7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D976C7">
        <w:rPr>
          <w:color w:val="000000" w:themeColor="text1"/>
        </w:rPr>
        <w:t xml:space="preserve"> без предварительного уведомления Арендатора</w:t>
      </w:r>
      <w:r w:rsidRPr="00D976C7">
        <w:rPr>
          <w:color w:val="000000" w:themeColor="text1"/>
        </w:rPr>
        <w:t>.</w:t>
      </w:r>
    </w:p>
    <w:p w:rsidR="00A90ED6" w:rsidRPr="00D976C7" w:rsidRDefault="00A90ED6" w:rsidP="00A90ED6">
      <w:pPr>
        <w:pStyle w:val="1"/>
        <w:numPr>
          <w:ilvl w:val="2"/>
          <w:numId w:val="8"/>
        </w:numPr>
      </w:pPr>
      <w:r w:rsidRPr="00D976C7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D976C7">
        <w:rPr>
          <w:color w:val="000000" w:themeColor="text1"/>
        </w:rPr>
        <w:t>п. 7.2.</w:t>
      </w:r>
      <w:r w:rsidR="00BF1FA1" w:rsidRPr="00D976C7">
        <w:rPr>
          <w:color w:val="000000" w:themeColor="text1"/>
        </w:rPr>
        <w:t>, п. 7.3.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3.2.</w:t>
      </w:r>
      <w:r w:rsidRPr="00D976C7">
        <w:rPr>
          <w:b/>
          <w:bCs/>
          <w:sz w:val="24"/>
          <w:szCs w:val="24"/>
        </w:rPr>
        <w:tab/>
        <w:t>Арендатор имеет право:</w:t>
      </w:r>
    </w:p>
    <w:p w:rsidR="00A90ED6" w:rsidRPr="00D976C7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D976C7">
        <w:rPr>
          <w:sz w:val="24"/>
          <w:szCs w:val="24"/>
        </w:rPr>
        <w:t>3.2.1.</w:t>
      </w:r>
      <w:r w:rsidRPr="00D976C7">
        <w:rPr>
          <w:sz w:val="24"/>
          <w:szCs w:val="24"/>
        </w:rPr>
        <w:tab/>
      </w:r>
      <w:r w:rsidR="009854E6" w:rsidRPr="00D976C7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D976C7">
        <w:rPr>
          <w:color w:val="000000" w:themeColor="text1"/>
          <w:sz w:val="24"/>
          <w:szCs w:val="24"/>
        </w:rPr>
        <w:t xml:space="preserve">настоящим </w:t>
      </w:r>
      <w:r w:rsidR="009854E6" w:rsidRPr="00D976C7">
        <w:rPr>
          <w:color w:val="000000" w:themeColor="text1"/>
          <w:sz w:val="24"/>
          <w:szCs w:val="24"/>
        </w:rPr>
        <w:t>Договором.</w:t>
      </w:r>
    </w:p>
    <w:p w:rsidR="00147FE7" w:rsidRPr="00D976C7" w:rsidRDefault="00147FE7" w:rsidP="00147FE7">
      <w:pPr>
        <w:pStyle w:val="3"/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 xml:space="preserve">3.2.2. </w:t>
      </w:r>
      <w:r w:rsidR="00E170A6" w:rsidRPr="00D976C7">
        <w:rPr>
          <w:sz w:val="23"/>
          <w:szCs w:val="23"/>
        </w:rPr>
        <w:t>Отдавать арендные права земельного участка</w:t>
      </w:r>
      <w:r w:rsidR="00AF68FC" w:rsidRPr="00D976C7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D976C7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2"/>
          <w:szCs w:val="22"/>
        </w:rPr>
        <w:t xml:space="preserve">3.2.3. </w:t>
      </w:r>
      <w:r w:rsidRPr="00D976C7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D976C7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3.3.</w:t>
      </w:r>
      <w:r w:rsidRPr="00D976C7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D976C7">
        <w:rPr>
          <w:sz w:val="24"/>
          <w:szCs w:val="24"/>
        </w:rPr>
        <w:t xml:space="preserve"> </w:t>
      </w:r>
      <w:r w:rsidRPr="00D976C7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4. ОБЯЗАННОСТИ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D976C7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color w:val="000000"/>
          <w:sz w:val="24"/>
          <w:szCs w:val="24"/>
        </w:rPr>
        <w:t>4.1.</w:t>
      </w:r>
      <w:r w:rsidRPr="00D976C7">
        <w:rPr>
          <w:b/>
          <w:bCs/>
          <w:color w:val="000000"/>
          <w:sz w:val="24"/>
          <w:szCs w:val="24"/>
        </w:rPr>
        <w:t xml:space="preserve"> </w:t>
      </w:r>
      <w:r w:rsidRPr="00D976C7">
        <w:rPr>
          <w:b/>
          <w:bCs/>
          <w:color w:val="000000"/>
          <w:sz w:val="24"/>
          <w:szCs w:val="24"/>
        </w:rPr>
        <w:tab/>
      </w:r>
      <w:r w:rsidR="00A90ED6" w:rsidRPr="00D976C7">
        <w:rPr>
          <w:b/>
          <w:bCs/>
          <w:sz w:val="24"/>
          <w:szCs w:val="24"/>
        </w:rPr>
        <w:t>Арендодатель обязуется: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4.1.1</w:t>
      </w:r>
      <w:r w:rsidRPr="00D976C7">
        <w:rPr>
          <w:sz w:val="24"/>
          <w:szCs w:val="24"/>
        </w:rPr>
        <w:tab/>
        <w:t xml:space="preserve">В случае прекращения </w:t>
      </w:r>
      <w:r w:rsidR="00CA56BD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4.1.2.</w:t>
      </w:r>
      <w:r w:rsidRPr="00D976C7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bCs/>
          <w:sz w:val="24"/>
          <w:szCs w:val="24"/>
        </w:rPr>
        <w:t>4.2.</w:t>
      </w:r>
      <w:r w:rsidRPr="00D976C7">
        <w:rPr>
          <w:b/>
          <w:bCs/>
          <w:sz w:val="24"/>
          <w:szCs w:val="24"/>
        </w:rPr>
        <w:tab/>
        <w:t>Арендатор обязуется: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4.2.1.</w:t>
      </w:r>
      <w:r w:rsidRPr="00D976C7">
        <w:rPr>
          <w:sz w:val="24"/>
          <w:szCs w:val="24"/>
        </w:rPr>
        <w:tab/>
      </w:r>
      <w:r w:rsidR="00445F42" w:rsidRPr="00D976C7">
        <w:rPr>
          <w:sz w:val="24"/>
          <w:szCs w:val="24"/>
        </w:rPr>
        <w:t>Своевременно до 1</w:t>
      </w:r>
      <w:r w:rsidR="00A33BDE" w:rsidRPr="00D976C7">
        <w:rPr>
          <w:sz w:val="24"/>
          <w:szCs w:val="24"/>
        </w:rPr>
        <w:t>0</w:t>
      </w:r>
      <w:r w:rsidR="00445F42" w:rsidRPr="00D976C7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4.2.2.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D976C7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D976C7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D976C7">
        <w:rPr>
          <w:sz w:val="24"/>
          <w:szCs w:val="24"/>
        </w:rPr>
        <w:t>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4.2.3.</w:t>
      </w:r>
      <w:r w:rsidRPr="00D976C7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4.2.4.</w:t>
      </w:r>
      <w:r w:rsidRPr="00D976C7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D976C7">
        <w:rPr>
          <w:color w:val="000000" w:themeColor="text1"/>
          <w:sz w:val="24"/>
          <w:szCs w:val="24"/>
        </w:rPr>
        <w:t>и</w:t>
      </w:r>
      <w:r w:rsidR="009854E6" w:rsidRPr="00D976C7">
        <w:rPr>
          <w:color w:val="000000" w:themeColor="text1"/>
          <w:sz w:val="24"/>
          <w:szCs w:val="24"/>
        </w:rPr>
        <w:t xml:space="preserve"> (или)</w:t>
      </w:r>
      <w:r w:rsidRPr="00D976C7">
        <w:rPr>
          <w:sz w:val="24"/>
          <w:szCs w:val="24"/>
        </w:rPr>
        <w:t xml:space="preserve"> вблизи его.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4.2.5.</w:t>
      </w:r>
      <w:r w:rsidRPr="00D976C7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4.2.6.</w:t>
      </w:r>
      <w:r w:rsidRPr="00D976C7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4.2.7.</w:t>
      </w:r>
      <w:r w:rsidRPr="00D976C7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lastRenderedPageBreak/>
        <w:t>4.2.8.</w:t>
      </w:r>
      <w:r w:rsidRPr="00D976C7">
        <w:rPr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D976C7">
        <w:rPr>
          <w:color w:val="000000" w:themeColor="text1"/>
          <w:sz w:val="24"/>
          <w:szCs w:val="24"/>
        </w:rPr>
        <w:t xml:space="preserve">земельного надзора </w:t>
      </w:r>
      <w:r w:rsidRPr="00D976C7">
        <w:rPr>
          <w:color w:val="000000" w:themeColor="text1"/>
          <w:sz w:val="24"/>
          <w:szCs w:val="24"/>
        </w:rPr>
        <w:t>и муниципального</w:t>
      </w:r>
      <w:r w:rsidR="009854E6" w:rsidRPr="00D976C7">
        <w:rPr>
          <w:color w:val="000000" w:themeColor="text1"/>
          <w:sz w:val="24"/>
          <w:szCs w:val="24"/>
        </w:rPr>
        <w:t xml:space="preserve"> земельного</w:t>
      </w:r>
      <w:r w:rsidRPr="00D976C7">
        <w:rPr>
          <w:color w:val="000000" w:themeColor="text1"/>
          <w:sz w:val="24"/>
          <w:szCs w:val="24"/>
        </w:rPr>
        <w:t xml:space="preserve"> контроля</w:t>
      </w:r>
      <w:r w:rsidRPr="00D976C7">
        <w:rPr>
          <w:color w:val="31849B"/>
          <w:sz w:val="24"/>
          <w:szCs w:val="24"/>
        </w:rPr>
        <w:t xml:space="preserve"> </w:t>
      </w:r>
      <w:r w:rsidRPr="00D976C7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D976C7">
        <w:rPr>
          <w:sz w:val="24"/>
          <w:szCs w:val="24"/>
        </w:rPr>
        <w:t xml:space="preserve">настоящего </w:t>
      </w:r>
      <w:r w:rsidRPr="00D976C7">
        <w:rPr>
          <w:sz w:val="24"/>
          <w:szCs w:val="24"/>
        </w:rPr>
        <w:t>Договора.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4.2.9.</w:t>
      </w:r>
      <w:r w:rsidRPr="00D976C7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D976C7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D976C7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445F42" w:rsidRPr="00D976C7">
        <w:rPr>
          <w:color w:val="000000" w:themeColor="text1"/>
          <w:sz w:val="24"/>
          <w:szCs w:val="24"/>
        </w:rPr>
        <w:t>1</w:t>
      </w:r>
      <w:r w:rsidRPr="00D976C7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D976C7">
        <w:rPr>
          <w:color w:val="000000" w:themeColor="text1"/>
          <w:sz w:val="24"/>
          <w:szCs w:val="24"/>
        </w:rPr>
        <w:t>срок предусмотренный пунктом 1.1</w:t>
      </w:r>
      <w:r w:rsidRPr="00D976C7">
        <w:rPr>
          <w:color w:val="000000" w:themeColor="text1"/>
          <w:sz w:val="24"/>
          <w:szCs w:val="24"/>
        </w:rPr>
        <w:t xml:space="preserve">. </w:t>
      </w:r>
      <w:r w:rsidR="00CA56BD" w:rsidRPr="00D976C7">
        <w:rPr>
          <w:color w:val="000000" w:themeColor="text1"/>
          <w:sz w:val="24"/>
          <w:szCs w:val="24"/>
        </w:rPr>
        <w:t xml:space="preserve">настоящего </w:t>
      </w:r>
      <w:r w:rsidRPr="00D976C7">
        <w:rPr>
          <w:color w:val="000000" w:themeColor="text1"/>
          <w:sz w:val="24"/>
          <w:szCs w:val="24"/>
        </w:rPr>
        <w:t>Договора.</w:t>
      </w:r>
    </w:p>
    <w:p w:rsidR="00445F42" w:rsidRPr="00D976C7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</w:t>
      </w:r>
      <w:r w:rsidR="00445F42" w:rsidRPr="00D976C7">
        <w:rPr>
          <w:color w:val="000000" w:themeColor="text1"/>
          <w:sz w:val="24"/>
          <w:szCs w:val="24"/>
        </w:rPr>
        <w:t>12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="006D4F53" w:rsidRPr="00D976C7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D976C7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D976C7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D976C7">
        <w:rPr>
          <w:sz w:val="24"/>
          <w:szCs w:val="24"/>
        </w:rPr>
        <w:t>4.2.13.</w:t>
      </w:r>
      <w:r w:rsidR="00AF68FC" w:rsidRPr="00D976C7">
        <w:t xml:space="preserve"> </w:t>
      </w:r>
      <w:r w:rsidR="00AF68FC" w:rsidRPr="00D976C7">
        <w:rPr>
          <w:sz w:val="24"/>
          <w:szCs w:val="24"/>
        </w:rPr>
        <w:t xml:space="preserve">Без согласия Арендодателя </w:t>
      </w:r>
      <w:r w:rsidR="0069020A" w:rsidRPr="00D976C7">
        <w:rPr>
          <w:sz w:val="23"/>
          <w:szCs w:val="23"/>
        </w:rPr>
        <w:t xml:space="preserve">не отдавать арендные права земельного участка </w:t>
      </w:r>
      <w:r w:rsidR="00AF68FC" w:rsidRPr="00D976C7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D976C7">
        <w:rPr>
          <w:sz w:val="24"/>
          <w:szCs w:val="24"/>
        </w:rPr>
        <w:t xml:space="preserve">настоящего </w:t>
      </w:r>
      <w:r w:rsidR="00AF68FC" w:rsidRPr="00D976C7">
        <w:rPr>
          <w:sz w:val="24"/>
          <w:szCs w:val="24"/>
        </w:rPr>
        <w:t>Договора</w:t>
      </w:r>
      <w:r w:rsidR="00326861" w:rsidRPr="00D976C7">
        <w:rPr>
          <w:sz w:val="24"/>
          <w:szCs w:val="24"/>
        </w:rPr>
        <w:t xml:space="preserve">. 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D976C7">
        <w:rPr>
          <w:sz w:val="24"/>
          <w:szCs w:val="24"/>
        </w:rPr>
        <w:t>4.2.1</w:t>
      </w:r>
      <w:r w:rsidR="00445F42" w:rsidRPr="00D976C7">
        <w:rPr>
          <w:sz w:val="24"/>
          <w:szCs w:val="24"/>
        </w:rPr>
        <w:t>4</w:t>
      </w:r>
      <w:r w:rsidRPr="00D976C7">
        <w:rPr>
          <w:sz w:val="24"/>
          <w:szCs w:val="24"/>
        </w:rPr>
        <w:t>.</w:t>
      </w:r>
      <w:r w:rsidRPr="00D976C7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а) санитарно-эпидемиологических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б) противопожарных  норм и правил;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D976C7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D976C7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D976C7">
        <w:rPr>
          <w:color w:val="000000" w:themeColor="text1"/>
          <w:sz w:val="24"/>
          <w:szCs w:val="24"/>
        </w:rPr>
        <w:t>законодательства</w:t>
      </w:r>
      <w:r w:rsidRPr="00D976C7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D976C7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5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</w:r>
      <w:r w:rsidRPr="00D976C7">
        <w:rPr>
          <w:color w:val="000000" w:themeColor="text1"/>
          <w:sz w:val="24"/>
          <w:szCs w:val="24"/>
        </w:rPr>
        <w:tab/>
      </w:r>
      <w:r w:rsidR="00664E45" w:rsidRPr="00D976C7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D976C7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D976C7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6</w:t>
      </w:r>
      <w:r w:rsidRPr="00D976C7">
        <w:rPr>
          <w:color w:val="000000" w:themeColor="text1"/>
          <w:sz w:val="24"/>
          <w:szCs w:val="24"/>
        </w:rPr>
        <w:t>.</w:t>
      </w:r>
      <w:r w:rsidRPr="00D976C7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D976C7">
        <w:rPr>
          <w:sz w:val="24"/>
          <w:szCs w:val="24"/>
        </w:rPr>
        <w:t xml:space="preserve"> адреса, банковских </w:t>
      </w:r>
      <w:r w:rsidRPr="00D976C7">
        <w:rPr>
          <w:color w:val="000000" w:themeColor="text1"/>
          <w:sz w:val="24"/>
          <w:szCs w:val="24"/>
        </w:rPr>
        <w:t>ре</w:t>
      </w:r>
      <w:r w:rsidR="00656F09" w:rsidRPr="00D976C7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D976C7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D976C7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4.2.1</w:t>
      </w:r>
      <w:r w:rsidR="003A1E88" w:rsidRPr="00D976C7">
        <w:rPr>
          <w:color w:val="000000" w:themeColor="text1"/>
          <w:sz w:val="24"/>
          <w:szCs w:val="24"/>
        </w:rPr>
        <w:t>7</w:t>
      </w:r>
      <w:r w:rsidR="00A90ED6" w:rsidRPr="00D976C7">
        <w:rPr>
          <w:color w:val="000000" w:themeColor="text1"/>
          <w:sz w:val="24"/>
          <w:szCs w:val="24"/>
        </w:rPr>
        <w:t>.</w:t>
      </w:r>
      <w:r w:rsidR="00A90ED6" w:rsidRPr="00D976C7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D976C7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D976C7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D976C7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D976C7">
        <w:rPr>
          <w:color w:val="000000" w:themeColor="text1"/>
          <w:sz w:val="24"/>
          <w:szCs w:val="24"/>
        </w:rPr>
        <w:t xml:space="preserve">. 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D976C7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ОТВЕТСТВЕННОСТЬ СТОРОН</w:t>
      </w:r>
    </w:p>
    <w:p w:rsidR="00236BF6" w:rsidRPr="00D976C7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D976C7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D976C7">
        <w:t>За неисполнение или ненадлежащее исполнение насто</w:t>
      </w:r>
      <w:r w:rsidRPr="00D976C7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976C7">
        <w:softHyphen/>
        <w:t>дерации и нормативными правовыми актами Челябинской об</w:t>
      </w:r>
      <w:r w:rsidRPr="00D976C7">
        <w:softHyphen/>
        <w:t>ласти.</w:t>
      </w:r>
    </w:p>
    <w:p w:rsidR="00236BF6" w:rsidRPr="00D976C7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D976C7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D976C7">
        <w:rPr>
          <w:sz w:val="24"/>
          <w:szCs w:val="24"/>
        </w:rPr>
        <w:t xml:space="preserve">. </w:t>
      </w:r>
    </w:p>
    <w:p w:rsidR="00CA56BD" w:rsidRPr="00D976C7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6. ОСОБЫЕ УСЛОВИЯ</w:t>
      </w:r>
    </w:p>
    <w:p w:rsidR="00236BF6" w:rsidRPr="00D976C7" w:rsidRDefault="00236BF6" w:rsidP="00236BF6">
      <w:pPr>
        <w:widowControl/>
        <w:jc w:val="both"/>
        <w:rPr>
          <w:sz w:val="24"/>
          <w:szCs w:val="24"/>
        </w:rPr>
      </w:pPr>
    </w:p>
    <w:p w:rsidR="001368A4" w:rsidRPr="00D976C7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6.1 </w:t>
      </w:r>
      <w:r w:rsidR="001368A4" w:rsidRPr="00D976C7">
        <w:rPr>
          <w:color w:val="000000" w:themeColor="text1"/>
          <w:sz w:val="24"/>
          <w:szCs w:val="24"/>
        </w:rPr>
        <w:t xml:space="preserve">    </w:t>
      </w:r>
      <w:r w:rsidRPr="00D976C7">
        <w:rPr>
          <w:color w:val="000000" w:themeColor="text1"/>
          <w:sz w:val="24"/>
          <w:szCs w:val="24"/>
        </w:rPr>
        <w:t>Арендатор не вправе</w:t>
      </w:r>
      <w:r w:rsidR="001368A4" w:rsidRPr="00D976C7">
        <w:rPr>
          <w:color w:val="000000" w:themeColor="text1"/>
          <w:sz w:val="24"/>
          <w:szCs w:val="24"/>
        </w:rPr>
        <w:t>:</w:t>
      </w:r>
    </w:p>
    <w:p w:rsidR="001368A4" w:rsidRPr="00D976C7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6.1.1.  П</w:t>
      </w:r>
      <w:r w:rsidR="001368A4" w:rsidRPr="00D976C7">
        <w:rPr>
          <w:color w:val="000000" w:themeColor="text1"/>
          <w:sz w:val="24"/>
          <w:szCs w:val="24"/>
        </w:rPr>
        <w:t xml:space="preserve">ередавать свои </w:t>
      </w:r>
      <w:r w:rsidR="00EC1B5C" w:rsidRPr="00D976C7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D976C7">
        <w:rPr>
          <w:color w:val="000000" w:themeColor="text1"/>
          <w:sz w:val="24"/>
          <w:szCs w:val="24"/>
        </w:rPr>
        <w:t>настоящему Д</w:t>
      </w:r>
      <w:r w:rsidR="00EC1B5C" w:rsidRPr="00D976C7">
        <w:rPr>
          <w:color w:val="000000" w:themeColor="text1"/>
          <w:sz w:val="24"/>
          <w:szCs w:val="24"/>
        </w:rPr>
        <w:t>оговору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1368A4" w:rsidRPr="00D976C7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D976C7">
        <w:rPr>
          <w:color w:val="000000" w:themeColor="text1"/>
          <w:sz w:val="24"/>
          <w:szCs w:val="24"/>
        </w:rPr>
        <w:t>настоящего</w:t>
      </w:r>
      <w:r w:rsidR="001368A4" w:rsidRPr="00D976C7">
        <w:rPr>
          <w:color w:val="000000" w:themeColor="text1"/>
          <w:sz w:val="24"/>
          <w:szCs w:val="24"/>
        </w:rPr>
        <w:t xml:space="preserve"> </w:t>
      </w:r>
      <w:r w:rsidR="00A33BDE" w:rsidRPr="00D976C7">
        <w:rPr>
          <w:color w:val="000000" w:themeColor="text1"/>
          <w:sz w:val="24"/>
          <w:szCs w:val="24"/>
        </w:rPr>
        <w:t>Договора.</w:t>
      </w:r>
    </w:p>
    <w:p w:rsidR="00A90ED6" w:rsidRPr="00D976C7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lastRenderedPageBreak/>
        <w:t>6.</w:t>
      </w:r>
      <w:r w:rsidR="0032112D" w:rsidRPr="00D976C7">
        <w:rPr>
          <w:color w:val="000000" w:themeColor="text1"/>
          <w:sz w:val="24"/>
          <w:szCs w:val="24"/>
        </w:rPr>
        <w:t>2.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Pr="00D976C7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D976C7">
        <w:rPr>
          <w:color w:val="000000" w:themeColor="text1"/>
          <w:sz w:val="24"/>
          <w:szCs w:val="24"/>
        </w:rPr>
        <w:t>настоящий Д</w:t>
      </w:r>
      <w:r w:rsidRPr="00D976C7">
        <w:rPr>
          <w:color w:val="000000" w:themeColor="text1"/>
          <w:sz w:val="24"/>
          <w:szCs w:val="24"/>
        </w:rPr>
        <w:t xml:space="preserve">оговор </w:t>
      </w:r>
      <w:r w:rsidR="00A33BDE" w:rsidRPr="00D976C7">
        <w:rPr>
          <w:color w:val="000000" w:themeColor="text1"/>
          <w:sz w:val="24"/>
          <w:szCs w:val="24"/>
        </w:rPr>
        <w:t>в части изменения вида</w:t>
      </w:r>
      <w:r w:rsidRPr="00D976C7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D976C7">
        <w:rPr>
          <w:color w:val="000000" w:themeColor="text1"/>
          <w:sz w:val="24"/>
          <w:szCs w:val="24"/>
        </w:rPr>
        <w:t>Объекта</w:t>
      </w:r>
      <w:r w:rsidRPr="00D976C7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D976C7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>6.3.</w:t>
      </w:r>
      <w:r w:rsidR="00A33BDE" w:rsidRPr="00D976C7">
        <w:rPr>
          <w:color w:val="000000" w:themeColor="text1"/>
          <w:sz w:val="24"/>
          <w:szCs w:val="24"/>
        </w:rPr>
        <w:t xml:space="preserve"> </w:t>
      </w:r>
      <w:r w:rsidR="00A90ED6" w:rsidRPr="00D976C7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D976C7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D976C7">
        <w:rPr>
          <w:color w:val="000000" w:themeColor="text1"/>
          <w:sz w:val="24"/>
          <w:szCs w:val="24"/>
        </w:rPr>
        <w:t>.</w:t>
      </w:r>
      <w:r w:rsidR="00236BF6" w:rsidRPr="00D976C7">
        <w:rPr>
          <w:color w:val="000000" w:themeColor="text1"/>
          <w:sz w:val="24"/>
          <w:szCs w:val="24"/>
        </w:rPr>
        <w:t xml:space="preserve"> </w:t>
      </w:r>
    </w:p>
    <w:p w:rsidR="00A33BDE" w:rsidRPr="00D976C7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 w:themeColor="text1"/>
          <w:sz w:val="24"/>
          <w:szCs w:val="24"/>
        </w:rPr>
        <w:t xml:space="preserve">6.4.  </w:t>
      </w:r>
      <w:r w:rsidRPr="00D976C7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D976C7" w:rsidRDefault="00F7683E" w:rsidP="00F7683E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6.5.  </w:t>
      </w:r>
      <w:r w:rsidR="00D976C7">
        <w:rPr>
          <w:b/>
          <w:color w:val="000000"/>
          <w:sz w:val="24"/>
          <w:szCs w:val="24"/>
        </w:rPr>
        <w:t>О</w:t>
      </w:r>
      <w:r w:rsidRPr="00D976C7">
        <w:rPr>
          <w:b/>
          <w:color w:val="000000"/>
          <w:sz w:val="24"/>
          <w:szCs w:val="24"/>
        </w:rPr>
        <w:t>бременения, ограничения</w:t>
      </w:r>
      <w:r w:rsidR="00D976C7">
        <w:rPr>
          <w:b/>
          <w:color w:val="000000"/>
          <w:sz w:val="24"/>
          <w:szCs w:val="24"/>
        </w:rPr>
        <w:t xml:space="preserve">: </w:t>
      </w:r>
      <w:bookmarkStart w:id="0" w:name="_GoBack"/>
      <w:bookmarkEnd w:id="0"/>
      <w:r w:rsidR="002F2546" w:rsidRPr="002F2546">
        <w:rPr>
          <w:b/>
          <w:color w:val="000000"/>
          <w:sz w:val="24"/>
          <w:szCs w:val="24"/>
        </w:rPr>
        <w:t>Земельный участок находится в охранной зоне волоконно-оптической линии передачи ОК737 (К708) М-19-Златоуст, протяженностью 8.5 км. Реестровый номер границы: 74:25-6.1629</w:t>
      </w:r>
    </w:p>
    <w:p w:rsidR="00E27E83" w:rsidRPr="00D976C7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D976C7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7.</w:t>
      </w:r>
      <w:r w:rsidR="00236BF6" w:rsidRPr="00D976C7">
        <w:rPr>
          <w:color w:val="000000"/>
          <w:sz w:val="24"/>
          <w:szCs w:val="24"/>
        </w:rPr>
        <w:t>ПРЕКРАЩЕНИЕ ДЕЙСТВИЯ ДОГОВОРА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D976C7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</w:t>
      </w:r>
      <w:r w:rsidR="00A33BDE" w:rsidRPr="00D976C7">
        <w:rPr>
          <w:sz w:val="24"/>
          <w:szCs w:val="24"/>
        </w:rPr>
        <w:t xml:space="preserve">оговор прекращает свое действие </w:t>
      </w:r>
      <w:r w:rsidRPr="00D976C7">
        <w:rPr>
          <w:sz w:val="24"/>
          <w:szCs w:val="24"/>
        </w:rPr>
        <w:t>по истечении срока, установленного в п. 1.4</w:t>
      </w:r>
      <w:r w:rsidR="00A33BDE" w:rsidRPr="00D976C7">
        <w:rPr>
          <w:sz w:val="24"/>
          <w:szCs w:val="24"/>
        </w:rPr>
        <w:t>. настоящего</w:t>
      </w:r>
      <w:r w:rsidRPr="00D976C7">
        <w:rPr>
          <w:sz w:val="24"/>
          <w:szCs w:val="24"/>
        </w:rPr>
        <w:t xml:space="preserve"> Договора</w:t>
      </w:r>
      <w:r w:rsidR="004816F0" w:rsidRPr="00D976C7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D976C7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Договор может быть расторгнут: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D976C7" w:rsidRDefault="002B5C7B" w:rsidP="00151B3D">
      <w:pPr>
        <w:pStyle w:val="2"/>
        <w:rPr>
          <w:color w:val="auto"/>
        </w:rPr>
      </w:pPr>
      <w:r w:rsidRPr="00D976C7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D976C7" w:rsidRDefault="002B5C7B" w:rsidP="00151B3D">
      <w:pPr>
        <w:pStyle w:val="2"/>
      </w:pPr>
      <w:r w:rsidRPr="00D976C7">
        <w:rPr>
          <w:color w:val="auto"/>
        </w:rPr>
        <w:t xml:space="preserve"> Досрочно в судебном порядке по требованию Арендодателя </w:t>
      </w:r>
      <w:r w:rsidR="007E47F0" w:rsidRPr="00D976C7">
        <w:rPr>
          <w:color w:val="auto"/>
        </w:rPr>
        <w:t>в соответствии со ст.619 ГК</w:t>
      </w:r>
      <w:r w:rsidR="007E47F0" w:rsidRPr="00D976C7">
        <w:t xml:space="preserve"> РФ, п. 2 ст. 45 ЗК РФ.</w:t>
      </w:r>
    </w:p>
    <w:p w:rsidR="002B5C7B" w:rsidRPr="00D976C7" w:rsidRDefault="002B5C7B" w:rsidP="00151B3D">
      <w:pPr>
        <w:pStyle w:val="2"/>
      </w:pPr>
      <w:r w:rsidRPr="00D976C7">
        <w:t xml:space="preserve">Досрочно в судебном порядке по требованию Арендатора в соответствии со ст. 620 ГК РФ. 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>Арендодатель вправе отказаться от договора (исполнения договора), в соответствии со ст.450.1 ГК РФ.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D976C7">
        <w:t>в случае</w:t>
      </w:r>
      <w:r w:rsidRPr="00D976C7">
        <w:t>:</w:t>
      </w:r>
    </w:p>
    <w:p w:rsidR="00D55F7B" w:rsidRPr="00D976C7" w:rsidRDefault="00D55F7B" w:rsidP="00D55F7B">
      <w:pPr>
        <w:pStyle w:val="2"/>
      </w:pPr>
      <w:r w:rsidRPr="00D976C7">
        <w:t>Н</w:t>
      </w:r>
      <w:r w:rsidR="002B5C7B" w:rsidRPr="00D976C7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D976C7" w:rsidRDefault="00D55F7B" w:rsidP="00D55F7B">
      <w:pPr>
        <w:pStyle w:val="2"/>
      </w:pPr>
      <w:r w:rsidRPr="00D976C7">
        <w:t>В</w:t>
      </w:r>
      <w:r w:rsidR="002B5C7B" w:rsidRPr="00D976C7">
        <w:t>ыявления</w:t>
      </w:r>
      <w:r w:rsidRPr="00D976C7">
        <w:t xml:space="preserve"> Арендодателем</w:t>
      </w:r>
      <w:r w:rsidR="002B5C7B" w:rsidRPr="00D976C7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t xml:space="preserve"> Об отказе от исполнения </w:t>
      </w:r>
      <w:r w:rsidR="005C5CE4" w:rsidRPr="00D976C7">
        <w:t xml:space="preserve">настоящего </w:t>
      </w:r>
      <w:r w:rsidRPr="00D976C7">
        <w:t>Договора по основаниям, установленным п.п. 7.</w:t>
      </w:r>
      <w:r w:rsidR="00390DA3" w:rsidRPr="00D976C7">
        <w:t>2</w:t>
      </w:r>
      <w:r w:rsidRPr="00D976C7">
        <w:t>. - 7.4. Договора, Арендодатель должен известить Арендатора не менее, чем за 10 рабочих дней.</w:t>
      </w:r>
    </w:p>
    <w:p w:rsidR="002B5C7B" w:rsidRPr="00D976C7" w:rsidRDefault="002B5C7B" w:rsidP="00151B3D">
      <w:pPr>
        <w:pStyle w:val="2"/>
        <w:numPr>
          <w:ilvl w:val="1"/>
          <w:numId w:val="26"/>
        </w:numPr>
      </w:pPr>
      <w:r w:rsidRPr="00D976C7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8. ПРОЧИЕ УСЛОВИЯ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8.1. </w:t>
      </w:r>
      <w:r w:rsidRPr="00D976C7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 w:rsidRPr="00D976C7">
        <w:rPr>
          <w:color w:val="000000"/>
          <w:sz w:val="24"/>
          <w:szCs w:val="24"/>
        </w:rPr>
        <w:t xml:space="preserve">настоящим </w:t>
      </w:r>
      <w:r w:rsidRPr="00D976C7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8.2. </w:t>
      </w:r>
      <w:r w:rsidRPr="00D976C7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D976C7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 xml:space="preserve">8.3. </w:t>
      </w:r>
      <w:r w:rsidRPr="00D976C7">
        <w:rPr>
          <w:color w:val="000000"/>
          <w:sz w:val="24"/>
          <w:szCs w:val="24"/>
        </w:rPr>
        <w:tab/>
        <w:t>Договор составлен в 2</w:t>
      </w:r>
      <w:r w:rsidR="00236BF6" w:rsidRPr="00D976C7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D976C7">
        <w:rPr>
          <w:color w:val="000000"/>
          <w:sz w:val="24"/>
          <w:szCs w:val="24"/>
        </w:rPr>
        <w:t>9. ПРИЛОЖЕНИЕ К ДОГОВОРУ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9.</w:t>
      </w:r>
      <w:r w:rsidR="003D6BD6" w:rsidRPr="00D976C7">
        <w:rPr>
          <w:color w:val="000000"/>
          <w:sz w:val="24"/>
          <w:szCs w:val="24"/>
        </w:rPr>
        <w:t>1</w:t>
      </w:r>
      <w:r w:rsidRPr="00D976C7">
        <w:rPr>
          <w:color w:val="000000"/>
          <w:sz w:val="24"/>
          <w:szCs w:val="24"/>
        </w:rPr>
        <w:t xml:space="preserve">. </w:t>
      </w:r>
      <w:r w:rsidRPr="00D976C7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D976C7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D976C7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D976C7">
        <w:rPr>
          <w:color w:val="000000"/>
          <w:sz w:val="24"/>
          <w:szCs w:val="24"/>
        </w:rPr>
        <w:t>10. РЕКВИЗИТЫ СТОРОН</w:t>
      </w:r>
    </w:p>
    <w:p w:rsidR="00236BF6" w:rsidRPr="00D976C7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D976C7" w:rsidRDefault="00151B3D" w:rsidP="00151B3D">
      <w:pPr>
        <w:pStyle w:val="1"/>
        <w:ind w:firstLine="426"/>
        <w:rPr>
          <w:sz w:val="23"/>
          <w:szCs w:val="23"/>
        </w:rPr>
      </w:pPr>
      <w:r w:rsidRPr="00D976C7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D976C7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976C7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D976C7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D976C7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D976C7">
        <w:rPr>
          <w:color w:val="000000"/>
          <w:sz w:val="24"/>
          <w:szCs w:val="24"/>
        </w:rPr>
        <w:t>:</w:t>
      </w:r>
    </w:p>
    <w:p w:rsidR="00236BF6" w:rsidRPr="00D976C7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(КУИ ЗГО)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г.Челябинск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БИК 017501500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ОКТМО 75712000</w:t>
      </w:r>
    </w:p>
    <w:p w:rsidR="00B04E4F" w:rsidRPr="00D976C7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D976C7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color w:val="000000"/>
          <w:sz w:val="23"/>
          <w:szCs w:val="23"/>
        </w:rPr>
        <w:t xml:space="preserve">Заместитель </w:t>
      </w:r>
      <w:r w:rsidRPr="00D976C7">
        <w:rPr>
          <w:sz w:val="23"/>
          <w:szCs w:val="23"/>
        </w:rPr>
        <w:t>Главы Златоустовского</w:t>
      </w:r>
    </w:p>
    <w:p w:rsidR="007F7E0B" w:rsidRPr="00D976C7" w:rsidRDefault="007F7E0B" w:rsidP="007F7E0B">
      <w:pPr>
        <w:jc w:val="both"/>
        <w:rPr>
          <w:sz w:val="23"/>
          <w:szCs w:val="23"/>
        </w:rPr>
      </w:pPr>
      <w:r w:rsidRPr="00D976C7">
        <w:rPr>
          <w:sz w:val="23"/>
          <w:szCs w:val="23"/>
        </w:rPr>
        <w:t>городского округа по имуществу</w:t>
      </w:r>
    </w:p>
    <w:p w:rsidR="007F7E0B" w:rsidRPr="00D976C7" w:rsidRDefault="007F7E0B" w:rsidP="007F7E0B">
      <w:pPr>
        <w:jc w:val="both"/>
        <w:rPr>
          <w:color w:val="000000"/>
          <w:sz w:val="23"/>
          <w:szCs w:val="23"/>
        </w:rPr>
      </w:pPr>
      <w:r w:rsidRPr="00D976C7">
        <w:rPr>
          <w:sz w:val="23"/>
          <w:szCs w:val="23"/>
        </w:rPr>
        <w:t xml:space="preserve">и финансам                                                                </w:t>
      </w:r>
      <w:r w:rsidRPr="00D976C7">
        <w:rPr>
          <w:color w:val="000000"/>
          <w:sz w:val="23"/>
          <w:szCs w:val="23"/>
        </w:rPr>
        <w:t xml:space="preserve">   ____________________А.А.Дьячков </w:t>
      </w:r>
    </w:p>
    <w:p w:rsidR="001956C5" w:rsidRPr="00D976C7" w:rsidRDefault="001956C5" w:rsidP="001956C5">
      <w:pPr>
        <w:jc w:val="both"/>
        <w:rPr>
          <w:szCs w:val="24"/>
        </w:rPr>
      </w:pPr>
      <w:r w:rsidRPr="00D976C7">
        <w:rPr>
          <w:szCs w:val="24"/>
        </w:rPr>
        <w:tab/>
      </w:r>
    </w:p>
    <w:p w:rsidR="00F65C26" w:rsidRPr="00D976C7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D976C7">
          <w:rPr>
            <w:sz w:val="22"/>
            <w:szCs w:val="22"/>
          </w:rPr>
          <w:t xml:space="preserve"> </w:t>
        </w:r>
      </w:fldSimple>
    </w:p>
    <w:p w:rsidR="0045600C" w:rsidRPr="00D976C7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D976C7">
        <w:rPr>
          <w:bCs/>
          <w:color w:val="000000"/>
          <w:sz w:val="22"/>
          <w:szCs w:val="22"/>
        </w:rPr>
        <w:t xml:space="preserve">               м.п.</w:t>
      </w:r>
    </w:p>
    <w:p w:rsidR="0045600C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D976C7">
        <w:rPr>
          <w:b/>
          <w:bCs/>
          <w:color w:val="000000"/>
          <w:sz w:val="22"/>
          <w:szCs w:val="22"/>
        </w:rPr>
        <w:t xml:space="preserve">Арендатор: </w:t>
      </w:r>
      <w:r w:rsidR="002B5C7B" w:rsidRPr="00D976C7">
        <w:rPr>
          <w:b/>
          <w:bCs/>
          <w:color w:val="000000"/>
          <w:sz w:val="22"/>
          <w:szCs w:val="22"/>
        </w:rPr>
        <w:t>________________</w:t>
      </w:r>
      <w:r w:rsidR="00273710" w:rsidRPr="00D976C7">
        <w:rPr>
          <w:sz w:val="22"/>
          <w:szCs w:val="22"/>
        </w:rPr>
        <w:fldChar w:fldCharType="begin"/>
      </w:r>
      <w:r w:rsidRPr="00D976C7">
        <w:rPr>
          <w:sz w:val="22"/>
          <w:szCs w:val="22"/>
        </w:rPr>
        <w:instrText>DOCVARIABLE "SP_FUNC: Get</w:instrText>
      </w:r>
      <w:r w:rsidRPr="00D976C7">
        <w:rPr>
          <w:sz w:val="22"/>
          <w:szCs w:val="22"/>
          <w:lang w:val="en-US"/>
        </w:rPr>
        <w:instrText>OrgAdress</w:instrText>
      </w:r>
      <w:r w:rsidRPr="00D976C7">
        <w:rPr>
          <w:sz w:val="22"/>
          <w:szCs w:val="22"/>
        </w:rPr>
        <w:instrText xml:space="preserve">(CONTEXT)" \* MERGEFORMAT </w:instrText>
      </w:r>
      <w:r w:rsidR="00273710" w:rsidRPr="00D976C7">
        <w:rPr>
          <w:sz w:val="22"/>
          <w:szCs w:val="22"/>
        </w:rPr>
        <w:fldChar w:fldCharType="separate"/>
      </w:r>
    </w:p>
    <w:p w:rsidR="0045600C" w:rsidRPr="00D976C7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D976C7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 w:rsidRPr="00D976C7">
        <w:rPr>
          <w:sz w:val="22"/>
          <w:szCs w:val="22"/>
        </w:rPr>
        <w:t>Юридический адрес:____________________________________________________________________</w:t>
      </w:r>
      <w:r w:rsidR="00273710" w:rsidRPr="00D976C7">
        <w:rPr>
          <w:sz w:val="22"/>
          <w:szCs w:val="22"/>
        </w:rPr>
        <w:fldChar w:fldCharType="end"/>
      </w:r>
    </w:p>
    <w:p w:rsidR="00242080" w:rsidRPr="00D976C7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D976C7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D976C7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Pr="00D976C7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fldChar w:fldCharType="begin"/>
      </w:r>
      <w:r w:rsidR="00C939BD" w:rsidRPr="00D976C7">
        <w:rPr>
          <w:sz w:val="22"/>
          <w:szCs w:val="22"/>
        </w:rPr>
        <w:instrText xml:space="preserve">DOCVARIABLE "SP_FUNC: GetParamogpN (CONTEXT)" \* MERGEFORMAT </w:instrText>
      </w:r>
      <w:r w:rsidRPr="00D976C7">
        <w:rPr>
          <w:sz w:val="22"/>
          <w:szCs w:val="22"/>
        </w:rPr>
        <w:fldChar w:fldCharType="separate"/>
      </w:r>
      <w:r w:rsidR="0045600C" w:rsidRPr="00D976C7">
        <w:rPr>
          <w:sz w:val="22"/>
          <w:szCs w:val="22"/>
        </w:rPr>
        <w:t>ИНН:___________________________________________________________________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р/счет:________________________________________________________________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Кор/счет___________________________БИК_________________________________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Телефон:_______________________________________________________________</w:t>
      </w: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D976C7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lastRenderedPageBreak/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D976C7">
        <w:rPr>
          <w:sz w:val="22"/>
          <w:szCs w:val="22"/>
        </w:rPr>
        <w:t>/Должность/      м.п.         /подпись/                      /Ф.И.О./</w:t>
      </w:r>
      <w:r w:rsidR="00273710" w:rsidRPr="00D976C7">
        <w:rPr>
          <w:sz w:val="22"/>
          <w:szCs w:val="22"/>
        </w:rPr>
        <w:fldChar w:fldCharType="end"/>
      </w:r>
    </w:p>
    <w:p w:rsidR="00DE28DB" w:rsidRPr="005819CE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2546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976C7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540DFD3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836C6-6E6B-440A-B41A-AC6671A3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2025-02-07T06:39:00Z</dcterms:created>
  <dcterms:modified xsi:type="dcterms:W3CDTF">2025-02-07T06:39:00Z</dcterms:modified>
</cp:coreProperties>
</file>